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3718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PAGE</w:t>
      </w:r>
      <w:r>
        <w:rPr>
          <w:rFonts w:cs="Times New Roman"/>
          <w:szCs w:val="24"/>
        </w:rPr>
        <w:t xml:space="preserve">       (fl.1453)</w:t>
      </w:r>
    </w:p>
    <w:p w14:paraId="3F1E5582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09C32223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E015E40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589864E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Wakeherst</w:t>
      </w:r>
      <w:proofErr w:type="spellEnd"/>
      <w:r>
        <w:rPr>
          <w:rFonts w:cs="Times New Roman"/>
          <w:szCs w:val="24"/>
        </w:rPr>
        <w:t>(q.v.) brought a plaint of debt against him and four others.</w:t>
      </w:r>
    </w:p>
    <w:p w14:paraId="77F23BFE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https://waalt.uh.edu/index.php/CP40/768</w:t>
        </w:r>
      </w:hyperlink>
      <w:r>
        <w:rPr>
          <w:rFonts w:cs="Times New Roman"/>
          <w:szCs w:val="24"/>
        </w:rPr>
        <w:t xml:space="preserve"> )</w:t>
      </w:r>
    </w:p>
    <w:p w14:paraId="1946DF73" w14:textId="77777777" w:rsidR="003F50DA" w:rsidRDefault="003F50DA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22F4816D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1915F9B5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B1956B0" w14:textId="77777777" w:rsidR="00CD2799" w:rsidRDefault="00CD2799" w:rsidP="00CD2799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May 2024</w:t>
      </w:r>
    </w:p>
    <w:p w14:paraId="44F665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8239" w14:textId="77777777" w:rsidR="00CD2799" w:rsidRDefault="00CD2799" w:rsidP="009139A6">
      <w:r>
        <w:separator/>
      </w:r>
    </w:p>
  </w:endnote>
  <w:endnote w:type="continuationSeparator" w:id="0">
    <w:p w14:paraId="2299F984" w14:textId="77777777" w:rsidR="00CD2799" w:rsidRDefault="00CD27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852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94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17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D1A44" w14:textId="77777777" w:rsidR="00CD2799" w:rsidRDefault="00CD2799" w:rsidP="009139A6">
      <w:r>
        <w:separator/>
      </w:r>
    </w:p>
  </w:footnote>
  <w:footnote w:type="continuationSeparator" w:id="0">
    <w:p w14:paraId="56184540" w14:textId="77777777" w:rsidR="00CD2799" w:rsidRDefault="00CD27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EC9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6F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37A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799"/>
    <w:rsid w:val="000666E0"/>
    <w:rsid w:val="002510B7"/>
    <w:rsid w:val="00270799"/>
    <w:rsid w:val="0039151A"/>
    <w:rsid w:val="003F50DA"/>
    <w:rsid w:val="005C130B"/>
    <w:rsid w:val="0082286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D27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35C0F"/>
  <w15:chartTrackingRefBased/>
  <w15:docId w15:val="{CE36BA45-0080-4684-A5A4-B36E692F2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27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2024-05-30T12:01:00Z</dcterms:created>
  <dcterms:modified xsi:type="dcterms:W3CDTF">2025-06-11T18:13:00Z</dcterms:modified>
</cp:coreProperties>
</file>